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33D46" w14:textId="77777777" w:rsidR="00AC5833" w:rsidRDefault="00AC5833" w:rsidP="00AC583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Ralph GREYSTOKE</w:t>
      </w:r>
      <w:r>
        <w:rPr>
          <w:rFonts w:cs="Times New Roman"/>
          <w:szCs w:val="24"/>
        </w:rPr>
        <w:t xml:space="preserve">       (fl.1459)</w:t>
      </w:r>
    </w:p>
    <w:p w14:paraId="18327A47" w14:textId="77777777" w:rsidR="00AC5833" w:rsidRDefault="00AC5833" w:rsidP="00AC5833">
      <w:pPr>
        <w:pStyle w:val="NoSpacing"/>
        <w:rPr>
          <w:rFonts w:cs="Times New Roman"/>
          <w:szCs w:val="24"/>
        </w:rPr>
      </w:pPr>
    </w:p>
    <w:p w14:paraId="6389B315" w14:textId="77777777" w:rsidR="00AC5833" w:rsidRDefault="00AC5833" w:rsidP="00AC5833">
      <w:pPr>
        <w:pStyle w:val="NoSpacing"/>
        <w:rPr>
          <w:rFonts w:cs="Times New Roman"/>
          <w:szCs w:val="24"/>
        </w:rPr>
      </w:pPr>
    </w:p>
    <w:p w14:paraId="3C0C31CA" w14:textId="77777777" w:rsidR="00B16FAE" w:rsidRPr="00B16FAE" w:rsidRDefault="00B16FAE" w:rsidP="00B16FAE">
      <w:pPr>
        <w:pStyle w:val="NoSpacing"/>
        <w:rPr>
          <w:rFonts w:cs="Times New Roman"/>
          <w:szCs w:val="24"/>
        </w:rPr>
      </w:pPr>
      <w:r w:rsidRPr="00B16FAE">
        <w:rPr>
          <w:rFonts w:cs="Times New Roman"/>
          <w:szCs w:val="24"/>
        </w:rPr>
        <w:t>10 Dec.1455</w:t>
      </w:r>
      <w:r w:rsidRPr="00B16FAE">
        <w:rPr>
          <w:rFonts w:cs="Times New Roman"/>
          <w:szCs w:val="24"/>
        </w:rPr>
        <w:tab/>
        <w:t>He was on a commission of the peace for Northumberland.</w:t>
      </w:r>
    </w:p>
    <w:p w14:paraId="5920092F" w14:textId="3ADEEAE0" w:rsidR="00B16FAE" w:rsidRDefault="00B16FAE" w:rsidP="00B16FAE">
      <w:pPr>
        <w:pStyle w:val="NoSpacing"/>
        <w:rPr>
          <w:rFonts w:cs="Times New Roman"/>
          <w:szCs w:val="24"/>
        </w:rPr>
      </w:pPr>
      <w:r w:rsidRPr="00B16FAE">
        <w:rPr>
          <w:rFonts w:cs="Times New Roman"/>
          <w:szCs w:val="24"/>
        </w:rPr>
        <w:tab/>
      </w:r>
      <w:r w:rsidRPr="00B16FAE">
        <w:rPr>
          <w:rFonts w:cs="Times New Roman"/>
          <w:szCs w:val="24"/>
        </w:rPr>
        <w:tab/>
        <w:t>(C.P.R. 1452-61 p.673)</w:t>
      </w:r>
    </w:p>
    <w:p w14:paraId="34A81CCC" w14:textId="77777777" w:rsidR="00AC5833" w:rsidRDefault="00AC5833" w:rsidP="00AC583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Dec.1459</w:t>
      </w:r>
      <w:r>
        <w:rPr>
          <w:rFonts w:cs="Times New Roman"/>
          <w:szCs w:val="24"/>
        </w:rPr>
        <w:tab/>
        <w:t>He was on a commission of array for the North Riding of Yorkshire.</w:t>
      </w:r>
    </w:p>
    <w:p w14:paraId="306594BA" w14:textId="77777777" w:rsidR="00AC5833" w:rsidRDefault="00AC5833" w:rsidP="00AC583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1452-61 p.559)</w:t>
      </w:r>
    </w:p>
    <w:p w14:paraId="6B65862D" w14:textId="77777777" w:rsidR="00AF4816" w:rsidRDefault="00AF4816" w:rsidP="00AF4816">
      <w:pPr>
        <w:pStyle w:val="NoSpacing"/>
      </w:pPr>
      <w:r>
        <w:t>21 Dec.1459</w:t>
      </w:r>
      <w:r>
        <w:tab/>
        <w:t>He was on a commission of array for the East Riding of Yorkshire.</w:t>
      </w:r>
    </w:p>
    <w:p w14:paraId="30D96189" w14:textId="77777777" w:rsidR="00AF4816" w:rsidRDefault="00AF4816" w:rsidP="00AF4816">
      <w:pPr>
        <w:pStyle w:val="NoSpacing"/>
      </w:pPr>
      <w:r>
        <w:tab/>
      </w:r>
      <w:r>
        <w:tab/>
        <w:t>(C.P.R. 1452-61 p.560)</w:t>
      </w:r>
    </w:p>
    <w:p w14:paraId="0D637219" w14:textId="77777777" w:rsidR="0002290A" w:rsidRDefault="0002290A" w:rsidP="0002290A">
      <w:pPr>
        <w:pStyle w:val="NoSpacing"/>
      </w:pPr>
      <w:r>
        <w:t>10 May1461</w:t>
      </w:r>
      <w:r>
        <w:tab/>
        <w:t>He was on a commission of the peace for Westmoreland.</w:t>
      </w:r>
    </w:p>
    <w:p w14:paraId="66E146C9" w14:textId="43808B10" w:rsidR="00AF4816" w:rsidRDefault="0002290A" w:rsidP="00AC5833">
      <w:pPr>
        <w:pStyle w:val="NoSpacing"/>
        <w:rPr>
          <w:rFonts w:cs="Times New Roman"/>
          <w:szCs w:val="24"/>
        </w:rPr>
      </w:pPr>
      <w:r>
        <w:tab/>
      </w:r>
      <w:r>
        <w:tab/>
        <w:t>(C.P.R. 1461-67 p.575)</w:t>
      </w:r>
    </w:p>
    <w:p w14:paraId="44077C83" w14:textId="77777777" w:rsidR="00AC5833" w:rsidRDefault="00AC5833" w:rsidP="00AC5833">
      <w:pPr>
        <w:pStyle w:val="NoSpacing"/>
        <w:rPr>
          <w:rFonts w:cs="Times New Roman"/>
          <w:szCs w:val="24"/>
        </w:rPr>
      </w:pPr>
    </w:p>
    <w:p w14:paraId="3A5692A1" w14:textId="755A83E6" w:rsidR="00AC5833" w:rsidRDefault="00AC5833" w:rsidP="00AC5833">
      <w:pPr>
        <w:pStyle w:val="NoSpacing"/>
        <w:rPr>
          <w:rFonts w:cs="Times New Roman"/>
          <w:szCs w:val="24"/>
        </w:rPr>
      </w:pPr>
    </w:p>
    <w:p w14:paraId="3DD5A899" w14:textId="45F82406" w:rsidR="00B16FAE" w:rsidRDefault="00B16FAE" w:rsidP="00AC583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October 2025</w:t>
      </w:r>
    </w:p>
    <w:p w14:paraId="3BA6111E" w14:textId="15357A69" w:rsidR="0002290A" w:rsidRDefault="0002290A" w:rsidP="00AC583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April 2026</w:t>
      </w:r>
    </w:p>
    <w:p w14:paraId="2C2C4C7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DCB8A" w14:textId="77777777" w:rsidR="00A03BE5" w:rsidRDefault="00A03BE5" w:rsidP="009139A6">
      <w:r>
        <w:separator/>
      </w:r>
    </w:p>
  </w:endnote>
  <w:endnote w:type="continuationSeparator" w:id="0">
    <w:p w14:paraId="6915A70F" w14:textId="77777777" w:rsidR="00A03BE5" w:rsidRDefault="00A03BE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9E02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FC3A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6684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1C817" w14:textId="77777777" w:rsidR="00A03BE5" w:rsidRDefault="00A03BE5" w:rsidP="009139A6">
      <w:r>
        <w:separator/>
      </w:r>
    </w:p>
  </w:footnote>
  <w:footnote w:type="continuationSeparator" w:id="0">
    <w:p w14:paraId="67B532E3" w14:textId="77777777" w:rsidR="00A03BE5" w:rsidRDefault="00A03BE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5A3C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53E6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DE0E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833"/>
    <w:rsid w:val="0002290A"/>
    <w:rsid w:val="000666E0"/>
    <w:rsid w:val="002510B7"/>
    <w:rsid w:val="00270799"/>
    <w:rsid w:val="002E03A7"/>
    <w:rsid w:val="00471C20"/>
    <w:rsid w:val="005C130B"/>
    <w:rsid w:val="00625C2A"/>
    <w:rsid w:val="00826F5C"/>
    <w:rsid w:val="009139A6"/>
    <w:rsid w:val="009411C2"/>
    <w:rsid w:val="009448BB"/>
    <w:rsid w:val="00947624"/>
    <w:rsid w:val="00A03BE5"/>
    <w:rsid w:val="00A3176C"/>
    <w:rsid w:val="00AC5833"/>
    <w:rsid w:val="00AE65F8"/>
    <w:rsid w:val="00AF4816"/>
    <w:rsid w:val="00B16FAE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4EBC8"/>
  <w15:chartTrackingRefBased/>
  <w15:docId w15:val="{C640ABAE-599A-4605-8CC4-7A3D8880A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2024-11-30T11:21:00Z</dcterms:created>
  <dcterms:modified xsi:type="dcterms:W3CDTF">2026-04-26T08:04:00Z</dcterms:modified>
</cp:coreProperties>
</file>